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 xml:space="preserve">Formulier </w:t>
      </w:r>
      <w:r w:rsidR="006F572B">
        <w:rPr>
          <w:b/>
        </w:rPr>
        <w:t>2</w:t>
      </w:r>
      <w:r w:rsidRPr="00F347BE">
        <w:rPr>
          <w:b/>
        </w:rPr>
        <w:t xml:space="preserve"> - </w:t>
      </w:r>
      <w:r w:rsidR="00C57087">
        <w:rPr>
          <w:b/>
        </w:rPr>
        <w:t>O</w:t>
      </w:r>
      <w:r w:rsidRPr="00F347BE">
        <w:rPr>
          <w:b/>
        </w:rPr>
        <w:t>pgave referenties</w:t>
      </w:r>
    </w:p>
    <w:p w:rsidR="00FD7D1E" w:rsidRPr="00FD7D1E" w:rsidRDefault="00FD7D1E" w:rsidP="00FD7D1E"/>
    <w:p w:rsidR="002B1465" w:rsidRDefault="002B1465" w:rsidP="002B1465">
      <w:pPr>
        <w:spacing w:line="240" w:lineRule="atLeast"/>
      </w:pPr>
      <w:r>
        <w:t xml:space="preserve">Behoort bij aanbesteding </w:t>
      </w:r>
      <w:r w:rsidR="00BC65A9">
        <w:t>Industriële reiniging</w:t>
      </w:r>
      <w:r>
        <w:t xml:space="preserve"> </w:t>
      </w:r>
      <w:r w:rsidR="00BC65A9">
        <w:t>–</w:t>
      </w:r>
      <w:r>
        <w:t xml:space="preserve"> </w:t>
      </w:r>
      <w:r w:rsidR="00BC65A9">
        <w:t>INK2021-640</w:t>
      </w:r>
    </w:p>
    <w:p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3"/>
        <w:gridCol w:w="4413"/>
      </w:tblGrid>
      <w:tr w:rsidR="00FD7D1E" w:rsidRPr="008341A2" w:rsidTr="008564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</w:tcPr>
          <w:p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700" w:type="pct"/>
            <w:gridSpan w:val="2"/>
          </w:tcPr>
          <w:p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="00FD7D1E" w:rsidRPr="008341A2" w:rsidRDefault="00FD7D1E" w:rsidP="00013EF4">
            <w:r w:rsidRPr="008341A2">
              <w:t>Referentieproject bij kerncompetentie:</w:t>
            </w:r>
          </w:p>
          <w:p w:rsidR="00FD7D1E" w:rsidRPr="001B4147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E56018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8564CA" w:rsidRPr="008564CA">
              <w:rPr>
                <w:b w:val="0"/>
              </w:rPr>
              <w:t>Reiniging Rioolgemalen.</w:t>
            </w:r>
          </w:p>
          <w:p w:rsidR="00FD7D1E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E56018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2.</w:t>
            </w:r>
            <w:r w:rsidRPr="001B4147">
              <w:rPr>
                <w:b w:val="0"/>
              </w:rPr>
              <w:tab/>
            </w:r>
            <w:r w:rsidR="008564CA" w:rsidRPr="008564CA">
              <w:rPr>
                <w:b w:val="0"/>
              </w:rPr>
              <w:t xml:space="preserve">Reiniging procesonderdelen van een </w:t>
            </w:r>
            <w:proofErr w:type="spellStart"/>
            <w:r w:rsidR="008564CA" w:rsidRPr="008564CA">
              <w:rPr>
                <w:b w:val="0"/>
              </w:rPr>
              <w:t>afvalwaterzuiverings¬installatie</w:t>
            </w:r>
            <w:proofErr w:type="spellEnd"/>
            <w:r w:rsidR="008564CA" w:rsidRPr="008564CA">
              <w:rPr>
                <w:b w:val="0"/>
              </w:rPr>
              <w:t xml:space="preserve"> (AWZI)</w:t>
            </w:r>
          </w:p>
          <w:p w:rsidR="00FD7D1E" w:rsidRDefault="00FD7D1E" w:rsidP="00013EF4">
            <w:pPr>
              <w:rPr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E56018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</w:t>
            </w:r>
            <w:r w:rsidR="008564CA">
              <w:rPr>
                <w:b w:val="0"/>
              </w:rPr>
              <w:t>3</w:t>
            </w:r>
            <w:r w:rsidRPr="001B4147">
              <w:rPr>
                <w:b w:val="0"/>
              </w:rPr>
              <w:t>.</w:t>
            </w:r>
            <w:r w:rsidRPr="001B4147">
              <w:rPr>
                <w:b w:val="0"/>
              </w:rPr>
              <w:tab/>
            </w:r>
            <w:r w:rsidR="008564CA" w:rsidRPr="008564CA">
              <w:rPr>
                <w:b w:val="0"/>
              </w:rPr>
              <w:t>Werken in besloten ruimten</w:t>
            </w:r>
          </w:p>
          <w:p w:rsidR="008564CA" w:rsidRDefault="008564CA" w:rsidP="008564CA">
            <w:pPr>
              <w:rPr>
                <w:bCs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E56018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</w:t>
            </w:r>
            <w:r>
              <w:rPr>
                <w:b w:val="0"/>
              </w:rPr>
              <w:t>4</w:t>
            </w:r>
            <w:r w:rsidRPr="001B4147">
              <w:rPr>
                <w:b w:val="0"/>
              </w:rPr>
              <w:t>.</w:t>
            </w:r>
            <w:r w:rsidRPr="001B4147">
              <w:rPr>
                <w:b w:val="0"/>
              </w:rPr>
              <w:tab/>
            </w:r>
            <w:r w:rsidRPr="008564CA">
              <w:rPr>
                <w:b w:val="0"/>
              </w:rPr>
              <w:t>Verhelpen/doorspuiten van verstoppingen in leidingwerk</w:t>
            </w:r>
          </w:p>
          <w:p w:rsidR="008564CA" w:rsidRPr="007700CA" w:rsidRDefault="008564CA" w:rsidP="00013EF4">
            <w:pPr>
              <w:rPr>
                <w:b w:val="0"/>
              </w:rPr>
            </w:pP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FD7D1E" w:rsidP="00013EF4">
            <w:r w:rsidRPr="008341A2">
              <w:t>1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56018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56018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FD7D1E" w:rsidP="00013EF4">
            <w:r w:rsidRPr="008341A2">
              <w:t>2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="00FD7D1E" w:rsidRPr="008341A2" w:rsidRDefault="002B1465" w:rsidP="00013EF4">
            <w:r>
              <w:t>3</w:t>
            </w:r>
          </w:p>
        </w:tc>
        <w:tc>
          <w:tcPr>
            <w:tcW w:w="1106" w:type="pct"/>
            <w:vMerge w:val="restar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56018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56018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56018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E56018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E56018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56018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="00FD7D1E" w:rsidRPr="008341A2" w:rsidRDefault="00FD7D1E" w:rsidP="00013EF4"/>
        </w:tc>
        <w:tc>
          <w:tcPr>
            <w:tcW w:w="1106" w:type="pct"/>
            <w:vMerge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Om de volgende redenen wordt deze referentieopdracht ingezet (uit deze motivatie moet blijken dat de kerncompetentie </w:t>
            </w:r>
            <w:r w:rsidRPr="008341A2">
              <w:lastRenderedPageBreak/>
              <w:t>aangetoond is met deze referentieopdracht):</w:t>
            </w: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:rsidTr="008564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:rsidR="00FD7D1E" w:rsidRPr="008341A2" w:rsidRDefault="002B1465" w:rsidP="00013EF4">
            <w:r>
              <w:t>4</w:t>
            </w:r>
          </w:p>
        </w:tc>
        <w:tc>
          <w:tcPr>
            <w:tcW w:w="1106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</w:t>
            </w:r>
            <w:r w:rsidR="00BC65A9">
              <w:t>w</w:t>
            </w:r>
            <w:r w:rsidRPr="008341A2">
              <w:t xml:space="preserve">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E56018">
              <w:t>paragraaf</w:t>
            </w:r>
            <w:proofErr w:type="gramEnd"/>
            <w:r w:rsidRPr="00E56018">
              <w:t xml:space="preserve"> 4.3</w:t>
            </w:r>
            <w:bookmarkStart w:id="0" w:name="_GoBack"/>
            <w:bookmarkEnd w:id="0"/>
            <w:r w:rsidRPr="002B1465">
              <w:t xml:space="preserve"> </w:t>
            </w:r>
            <w:r w:rsidR="00BC65A9">
              <w:t>van het Beschrijvend document</w:t>
            </w:r>
            <w:r w:rsidR="008564CA">
              <w:t>.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435" w:type="pct"/>
          </w:tcPr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56018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E56018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:rsidR="002B1465" w:rsidRDefault="002B1465" w:rsidP="00FD7D1E">
      <w:pPr>
        <w:suppressAutoHyphens/>
        <w:rPr>
          <w:lang w:eastAsia="en-US"/>
        </w:rPr>
      </w:pPr>
    </w:p>
    <w:p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:rsidR="00C540DF" w:rsidRDefault="00C540DF" w:rsidP="00C540DF">
      <w:pPr>
        <w:spacing w:line="240" w:lineRule="atLeast"/>
      </w:pPr>
      <w:bookmarkStart w:id="1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  <w:p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1"/>
    </w:tbl>
    <w:p w:rsidR="00C540DF" w:rsidRDefault="00C540DF" w:rsidP="00C540DF"/>
    <w:p w:rsidR="00C540DF" w:rsidRDefault="00C540DF" w:rsidP="00C540DF">
      <w:pPr>
        <w:suppressAutoHyphens/>
        <w:rPr>
          <w:lang w:eastAsia="en-US"/>
        </w:rPr>
      </w:pPr>
    </w:p>
    <w:p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ACA" w:rsidRDefault="00101ACA" w:rsidP="00AF32D1">
      <w:pPr>
        <w:spacing w:line="240" w:lineRule="auto"/>
      </w:pPr>
      <w:r>
        <w:separator/>
      </w:r>
    </w:p>
  </w:endnote>
  <w:endnote w:type="continuationSeparator" w:id="0">
    <w:p w:rsidR="00101ACA" w:rsidRDefault="00101ACA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ACA" w:rsidRDefault="00101ACA" w:rsidP="00AF32D1">
      <w:pPr>
        <w:spacing w:line="240" w:lineRule="auto"/>
      </w:pPr>
      <w:r>
        <w:separator/>
      </w:r>
    </w:p>
  </w:footnote>
  <w:footnote w:type="continuationSeparator" w:id="0">
    <w:p w:rsidR="00101ACA" w:rsidRDefault="00101ACA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E56018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E56018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E56018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72B"/>
    <w:rsid w:val="006F586E"/>
    <w:rsid w:val="00710977"/>
    <w:rsid w:val="0071369B"/>
    <w:rsid w:val="00720BFA"/>
    <w:rsid w:val="00740C20"/>
    <w:rsid w:val="00743CDB"/>
    <w:rsid w:val="00756BD6"/>
    <w:rsid w:val="00770D79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564CA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C65A9"/>
    <w:rsid w:val="00BD2A40"/>
    <w:rsid w:val="00BF7671"/>
    <w:rsid w:val="00C45085"/>
    <w:rsid w:val="00C5275D"/>
    <w:rsid w:val="00C540DF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6018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E6A13"/>
    <w:rsid w:val="00EF6609"/>
    <w:rsid w:val="00F035FE"/>
    <w:rsid w:val="00F05A8C"/>
    <w:rsid w:val="00F069CB"/>
    <w:rsid w:val="00F11AD6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fa0a1840-3a9a-4cb3-947f-d4d7fb553cb5"/>
    <ds:schemaRef ds:uri="5e441efc-6006-434a-a17f-cb80a7bc997c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17AF99-E154-4E87-9821-74B927432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979FB2D.dotm</Template>
  <TotalTime>26</TotalTime>
  <Pages>2</Pages>
  <Words>333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9</cp:revision>
  <cp:lastPrinted>2020-07-15T11:13:00Z</cp:lastPrinted>
  <dcterms:created xsi:type="dcterms:W3CDTF">2021-08-06T13:05:00Z</dcterms:created>
  <dcterms:modified xsi:type="dcterms:W3CDTF">2021-12-13T09:12:00Z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